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244756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44756">
              <w:rPr>
                <w:b/>
                <w:sz w:val="26"/>
                <w:szCs w:val="26"/>
                <w:lang w:val="en-US"/>
              </w:rPr>
              <w:t>203C_124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244756" w:rsidRDefault="00B81ED2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244756">
              <w:rPr>
                <w:b/>
                <w:sz w:val="26"/>
                <w:szCs w:val="26"/>
                <w:lang w:val="en-US"/>
              </w:rPr>
              <w:t>2123589</w:t>
            </w:r>
            <w:r w:rsidR="00C44B8B" w:rsidRPr="00244756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3002C0" w:rsidRPr="003002C0">
        <w:rPr>
          <w:b/>
          <w:sz w:val="26"/>
          <w:szCs w:val="26"/>
        </w:rPr>
        <w:t>(</w:t>
      </w:r>
      <w:r w:rsidR="00B81ED2" w:rsidRPr="00583A88">
        <w:rPr>
          <w:b/>
          <w:sz w:val="26"/>
          <w:szCs w:val="26"/>
        </w:rPr>
        <w:t>Хомут Х16 3.407.1-136.22.03</w:t>
      </w:r>
      <w:r w:rsidR="003002C0" w:rsidRPr="003002C0">
        <w:rPr>
          <w:b/>
          <w:sz w:val="26"/>
          <w:szCs w:val="26"/>
        </w:rPr>
        <w:t>)</w:t>
      </w:r>
      <w:r w:rsidR="00307E3A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307E3A">
        <w:rPr>
          <w:b/>
          <w:sz w:val="26"/>
          <w:szCs w:val="26"/>
          <w:u w:val="single"/>
        </w:rPr>
        <w:t>203</w:t>
      </w:r>
      <w:r w:rsidR="00F115B9" w:rsidRPr="00307E3A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>Технические требования,</w:t>
      </w:r>
      <w:r w:rsidRPr="003002C0">
        <w:rPr>
          <w:sz w:val="24"/>
          <w:szCs w:val="24"/>
        </w:rPr>
        <w:t xml:space="preserve"> характеристики </w:t>
      </w:r>
      <w:r w:rsidR="00D601A5" w:rsidRPr="003002C0">
        <w:rPr>
          <w:sz w:val="24"/>
          <w:szCs w:val="24"/>
        </w:rPr>
        <w:t>траверс</w:t>
      </w:r>
      <w:r w:rsidR="004F4E9E" w:rsidRPr="003002C0">
        <w:rPr>
          <w:sz w:val="24"/>
          <w:szCs w:val="24"/>
        </w:rPr>
        <w:t xml:space="preserve"> должны соответствовать </w:t>
      </w:r>
      <w:r w:rsidR="001759FB" w:rsidRPr="003002C0">
        <w:rPr>
          <w:sz w:val="24"/>
          <w:szCs w:val="24"/>
        </w:rPr>
        <w:t>требованиям</w:t>
      </w:r>
      <w:r w:rsidR="00307E3A">
        <w:rPr>
          <w:sz w:val="24"/>
          <w:szCs w:val="24"/>
        </w:rPr>
        <w:t xml:space="preserve"> </w:t>
      </w:r>
      <w:r w:rsidR="00583A88" w:rsidRPr="003002C0">
        <w:rPr>
          <w:sz w:val="24"/>
          <w:szCs w:val="24"/>
        </w:rPr>
        <w:t>Т</w:t>
      </w:r>
      <w:bookmarkStart w:id="1" w:name="Поле4"/>
      <w:r w:rsidR="00B81ED2" w:rsidRPr="003002C0">
        <w:rPr>
          <w:sz w:val="24"/>
          <w:szCs w:val="24"/>
        </w:rPr>
        <w:t>ипового проекта 3.407.1-136.22.03</w:t>
      </w:r>
      <w:r w:rsidR="0073431B" w:rsidRPr="003002C0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07E3A" w:rsidRDefault="00307E3A" w:rsidP="00307E3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307E3A" w:rsidRDefault="00307E3A" w:rsidP="00307E3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307E3A" w:rsidRDefault="00307E3A" w:rsidP="00307E3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307E3A" w:rsidRDefault="00307E3A" w:rsidP="00307E3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07E3A" w:rsidRDefault="00307E3A" w:rsidP="00307E3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07E3A" w:rsidRDefault="00307E3A" w:rsidP="00307E3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307E3A" w:rsidRDefault="00307E3A" w:rsidP="00307E3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07E3A" w:rsidRDefault="00307E3A" w:rsidP="00307E3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307E3A" w:rsidRDefault="00307E3A" w:rsidP="00307E3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307E3A" w:rsidRDefault="00307E3A" w:rsidP="00307E3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307E3A" w:rsidRDefault="00307E3A" w:rsidP="00307E3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307E3A" w:rsidRDefault="00307E3A" w:rsidP="00307E3A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307E3A" w:rsidRDefault="00307E3A" w:rsidP="00307E3A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07E3A" w:rsidRDefault="00307E3A" w:rsidP="00307E3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307E3A" w:rsidRDefault="00307E3A" w:rsidP="00307E3A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3002C0">
        <w:rPr>
          <w:sz w:val="24"/>
          <w:szCs w:val="24"/>
        </w:rPr>
        <w:t>Типового проекта 3.407.1-136.22.03</w:t>
      </w:r>
      <w:r>
        <w:rPr>
          <w:sz w:val="26"/>
          <w:szCs w:val="26"/>
        </w:rPr>
        <w:t>;</w:t>
      </w:r>
    </w:p>
    <w:p w:rsidR="00307E3A" w:rsidRDefault="00307E3A" w:rsidP="00307E3A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307E3A" w:rsidRDefault="00307E3A" w:rsidP="00307E3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307E3A" w:rsidRDefault="00307E3A" w:rsidP="00307E3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307E3A" w:rsidRDefault="00307E3A" w:rsidP="00307E3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307E3A" w:rsidRDefault="00307E3A" w:rsidP="00307E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307E3A" w:rsidRDefault="00307E3A" w:rsidP="00307E3A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307E3A" w:rsidRDefault="00307E3A" w:rsidP="00307E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307E3A" w:rsidRDefault="00307E3A" w:rsidP="00307E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307E3A" w:rsidRDefault="00307E3A" w:rsidP="00307E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07E3A" w:rsidRDefault="00307E3A" w:rsidP="00307E3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307E3A" w:rsidRDefault="00307E3A" w:rsidP="00307E3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07E3A" w:rsidRDefault="00307E3A" w:rsidP="00307E3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07E3A" w:rsidRDefault="00307E3A" w:rsidP="00307E3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307E3A" w:rsidRDefault="00307E3A" w:rsidP="00307E3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307E3A" w:rsidRDefault="00307E3A" w:rsidP="00307E3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07E3A" w:rsidRDefault="00307E3A" w:rsidP="00307E3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307E3A" w:rsidRDefault="00307E3A" w:rsidP="00307E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307E3A" w:rsidRDefault="00307E3A" w:rsidP="00307E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307E3A" w:rsidRDefault="00307E3A" w:rsidP="00307E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307E3A" w:rsidRDefault="00307E3A" w:rsidP="00307E3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307E3A" w:rsidRDefault="00307E3A" w:rsidP="00307E3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307E3A" w:rsidRDefault="00307E3A" w:rsidP="00307E3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307E3A" w:rsidRDefault="00307E3A" w:rsidP="00307E3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307E3A" w:rsidRDefault="00307E3A" w:rsidP="00307E3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307E3A" w:rsidRDefault="00307E3A" w:rsidP="00307E3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307E3A" w:rsidRDefault="00307E3A" w:rsidP="00307E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307E3A" w:rsidRDefault="00307E3A" w:rsidP="00307E3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1941" w:rsidRPr="00CB6078" w:rsidRDefault="006D1941" w:rsidP="00451C4D">
      <w:pPr>
        <w:rPr>
          <w:sz w:val="26"/>
          <w:szCs w:val="26"/>
        </w:rPr>
      </w:pPr>
      <w:bookmarkStart w:id="2" w:name="_GoBack"/>
      <w:bookmarkEnd w:id="2"/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5E95" w:rsidRDefault="00095E95">
      <w:r>
        <w:separator/>
      </w:r>
    </w:p>
  </w:endnote>
  <w:endnote w:type="continuationSeparator" w:id="0">
    <w:p w:rsidR="00095E95" w:rsidRDefault="00095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5E95" w:rsidRDefault="00095E95">
      <w:r>
        <w:separator/>
      </w:r>
    </w:p>
  </w:footnote>
  <w:footnote w:type="continuationSeparator" w:id="0">
    <w:p w:rsidR="00095E95" w:rsidRDefault="00095E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600C0CF8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ED2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5E95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4756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02C0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07E3A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B5F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3A88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3FA5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96545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C7B64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536A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1ED2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1DA8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5DF8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1E50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1EE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7E5578B-C30F-499B-BE4B-DAE452557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2CA96F-DADF-4E0A-9D6E-B52571021B56}"/>
</file>

<file path=customXml/itemProps2.xml><?xml version="1.0" encoding="utf-8"?>
<ds:datastoreItem xmlns:ds="http://schemas.openxmlformats.org/officeDocument/2006/customXml" ds:itemID="{DA0BEDD4-A58E-4EBA-B703-A31E3C4CE300}"/>
</file>

<file path=customXml/itemProps3.xml><?xml version="1.0" encoding="utf-8"?>
<ds:datastoreItem xmlns:ds="http://schemas.openxmlformats.org/officeDocument/2006/customXml" ds:itemID="{6739696A-EC8D-4C0E-BACD-98BBD11AA226}"/>
</file>

<file path=customXml/itemProps4.xml><?xml version="1.0" encoding="utf-8"?>
<ds:datastoreItem xmlns:ds="http://schemas.openxmlformats.org/officeDocument/2006/customXml" ds:itemID="{E25FB05A-E788-429B-9EAF-9A48268F135A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10</TotalTime>
  <Pages>1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9</cp:revision>
  <cp:lastPrinted>2010-09-30T13:29:00Z</cp:lastPrinted>
  <dcterms:created xsi:type="dcterms:W3CDTF">2015-05-14T07:22:00Z</dcterms:created>
  <dcterms:modified xsi:type="dcterms:W3CDTF">2015-09-25T09:28:00Z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